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210BA" w14:textId="7E917637" w:rsidR="00B25E50" w:rsidRDefault="00922C6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 w:rsidRPr="00922C6B">
        <w:rPr>
          <w:rFonts w:cs="Arial"/>
          <w:b/>
          <w:sz w:val="24"/>
          <w:szCs w:val="24"/>
        </w:rPr>
        <w:t>3GPP TSG-RAN5 Meeting #95-e</w:t>
      </w:r>
      <w:r w:rsidR="004A4053">
        <w:rPr>
          <w:b/>
          <w:i/>
          <w:sz w:val="28"/>
        </w:rPr>
        <w:tab/>
      </w:r>
      <w:r w:rsidRPr="00922C6B">
        <w:rPr>
          <w:b/>
          <w:i/>
          <w:sz w:val="28"/>
        </w:rPr>
        <w:t>R5-22</w:t>
      </w:r>
      <w:r w:rsidR="00662F86">
        <w:rPr>
          <w:b/>
          <w:i/>
          <w:sz w:val="28"/>
        </w:rPr>
        <w:t>3203</w:t>
      </w:r>
    </w:p>
    <w:p w14:paraId="4FC210BB" w14:textId="7AB2826F" w:rsidR="00B25E50" w:rsidRDefault="00922C6B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922C6B">
        <w:rPr>
          <w:rFonts w:ascii="Arial" w:hAnsi="Arial" w:cs="Arial"/>
          <w:b/>
          <w:bCs/>
          <w:sz w:val="24"/>
          <w:lang w:val="it-IT"/>
        </w:rPr>
        <w:t>Electronic Meeting, May 9 - 20, 2022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B25E50" w14:paraId="4FC210BD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210BC" w14:textId="64147DC4" w:rsidR="00B25E50" w:rsidRDefault="004A40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</w:t>
            </w:r>
            <w:r w:rsidR="003E1D6F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1.0</w:t>
            </w:r>
          </w:p>
        </w:tc>
      </w:tr>
      <w:tr w:rsidR="00B25E50" w14:paraId="4FC210BF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10BE" w14:textId="77777777" w:rsidR="00B25E50" w:rsidRDefault="004A40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B25E50" w14:paraId="4FC210C2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4FC210C0" w14:textId="77777777" w:rsidR="00B25E50" w:rsidRDefault="00B25E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FC210C1" w14:textId="77777777" w:rsidR="00B25E50" w:rsidRDefault="00B25E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5E50" w14:paraId="4FC210C5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C210C3" w14:textId="77777777" w:rsidR="00B25E50" w:rsidRDefault="004A40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C210C4" w14:textId="2DDB6960" w:rsidR="00B25E50" w:rsidRDefault="00662F86">
            <w:pPr>
              <w:pStyle w:val="CRCoverPage"/>
              <w:spacing w:after="0"/>
              <w:ind w:left="100"/>
            </w:pPr>
            <w:r w:rsidRPr="00662F86">
              <w:t>PRD21 CDS: PC3 EN-DC DC_1A_n5A</w:t>
            </w:r>
          </w:p>
        </w:tc>
      </w:tr>
      <w:tr w:rsidR="00B25E50" w14:paraId="4FC210C8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FC210C6" w14:textId="77777777" w:rsidR="00B25E50" w:rsidRDefault="00B25E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FC210C7" w14:textId="77777777" w:rsidR="00B25E50" w:rsidRDefault="00B25E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5E50" w14:paraId="4FC210CE" w14:textId="77777777" w:rsidTr="00922C6B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C210C9" w14:textId="77777777" w:rsidR="00B25E50" w:rsidRDefault="004A40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4FC210CA" w14:textId="59E5FDA0" w:rsidR="00B25E50" w:rsidRDefault="00922C6B">
            <w:pPr>
              <w:pStyle w:val="CRCoverPage"/>
              <w:spacing w:after="0"/>
              <w:ind w:left="100"/>
            </w:pPr>
            <w:r>
              <w:t>Ericsson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FC210CB" w14:textId="77777777" w:rsidR="00B25E50" w:rsidRDefault="00B25E5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FC210CC" w14:textId="77777777" w:rsidR="00B25E50" w:rsidRDefault="004A40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210CD" w14:textId="33779A83" w:rsidR="00B25E50" w:rsidRDefault="00922C6B">
            <w:pPr>
              <w:pStyle w:val="CRCoverPage"/>
              <w:spacing w:after="0"/>
              <w:ind w:left="100"/>
            </w:pPr>
            <w:r>
              <w:t>2022-05-23</w:t>
            </w:r>
          </w:p>
        </w:tc>
      </w:tr>
    </w:tbl>
    <w:p w14:paraId="4FC210CF" w14:textId="77777777" w:rsidR="00B25E50" w:rsidRDefault="00B25E5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B25E50" w14:paraId="4FC210D6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C210D0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FC210D1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0D2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4FC210D3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0D4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FC210D5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DD" w14:textId="77777777">
        <w:tc>
          <w:tcPr>
            <w:tcW w:w="1943" w:type="dxa"/>
            <w:tcBorders>
              <w:left w:val="single" w:sz="4" w:space="0" w:color="auto"/>
            </w:tcBorders>
          </w:tcPr>
          <w:p w14:paraId="4FC210D7" w14:textId="77777777" w:rsidR="00B25E50" w:rsidRDefault="004A40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4FC210D8" w14:textId="77777777" w:rsidR="00B25E50" w:rsidRDefault="004A4053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D9" w14:textId="5566453E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4FC210DA" w14:textId="77777777" w:rsidR="00B25E50" w:rsidRDefault="004A40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DB" w14:textId="4F7B2C4C" w:rsidR="00B25E50" w:rsidRDefault="00662F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DC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E4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4FC210DE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4FC210DF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0E0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4FC210E1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4FC210E2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FC210E3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E9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4FC210E5" w14:textId="77777777" w:rsidR="00B25E50" w:rsidRDefault="004A405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FC210E6" w14:textId="77777777" w:rsidR="00B25E50" w:rsidRDefault="004A4053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E7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E8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EE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FC210EA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0EB" w14:textId="77777777" w:rsidR="00B25E50" w:rsidRDefault="004A4053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EC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ED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F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FC210EF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0F0" w14:textId="77777777" w:rsidR="00B25E50" w:rsidRDefault="004A4053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F1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F2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F8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FC210F4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0F5" w14:textId="77777777" w:rsidR="00B25E50" w:rsidRDefault="004A4053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F6" w14:textId="67E9DB8B" w:rsidR="00B25E50" w:rsidRDefault="00922C6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F7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FD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FC210F9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FC210FA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4FC210FB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FC210FC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103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FC210FE" w14:textId="77777777" w:rsidR="00B25E50" w:rsidRDefault="004A405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FC210FF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FC21100" w14:textId="77777777" w:rsidR="00B25E50" w:rsidRDefault="004A405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101" w14:textId="1D92E90E" w:rsidR="00B25E50" w:rsidRDefault="00662F86">
            <w:pPr>
              <w:pStyle w:val="CRCoverPage"/>
              <w:spacing w:after="0"/>
              <w:rPr>
                <w:b/>
                <w:caps/>
              </w:rPr>
            </w:pPr>
            <w:r>
              <w:t>DC_1A_n5A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102" w14:textId="77777777" w:rsidR="00B25E50" w:rsidRDefault="00B25E50">
            <w:pPr>
              <w:pStyle w:val="CRCoverPage"/>
              <w:spacing w:after="0"/>
            </w:pPr>
          </w:p>
        </w:tc>
      </w:tr>
      <w:tr w:rsidR="00B25E50" w14:paraId="4FC21109" w14:textId="77777777">
        <w:tc>
          <w:tcPr>
            <w:tcW w:w="1943" w:type="dxa"/>
            <w:tcBorders>
              <w:left w:val="single" w:sz="4" w:space="0" w:color="auto"/>
            </w:tcBorders>
          </w:tcPr>
          <w:p w14:paraId="4FC21104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4FC21105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106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107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108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10F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4FC2110A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FC2110B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FC2110C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10D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4FC2110E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115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FC21110" w14:textId="77777777" w:rsidR="00B25E50" w:rsidRDefault="004A405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FC21111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FC21112" w14:textId="77777777" w:rsidR="00B25E50" w:rsidRDefault="004A405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113" w14:textId="77777777" w:rsidR="00B25E50" w:rsidRDefault="004A4053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114" w14:textId="77777777" w:rsidR="00B25E50" w:rsidRDefault="00B25E50">
            <w:pPr>
              <w:pStyle w:val="CRCoverPage"/>
              <w:spacing w:after="0"/>
            </w:pPr>
          </w:p>
        </w:tc>
      </w:tr>
      <w:tr w:rsidR="00B25E50" w14:paraId="4FC2111B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C21116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FC21117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C21118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119" w14:textId="77777777" w:rsidR="00B25E50" w:rsidRDefault="00B25E5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2111A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FC2111C" w14:textId="77777777" w:rsidR="00B25E50" w:rsidRDefault="00B25E50">
      <w:pPr>
        <w:pStyle w:val="CRCoverPage"/>
        <w:rPr>
          <w:lang w:val="en-US"/>
        </w:rPr>
      </w:pPr>
    </w:p>
    <w:bookmarkEnd w:id="0"/>
    <w:sectPr w:rsidR="00B25E50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2112D" w14:textId="77777777" w:rsidR="0094595A" w:rsidRDefault="004A4053">
      <w:pPr>
        <w:spacing w:after="0"/>
      </w:pPr>
      <w:r>
        <w:separator/>
      </w:r>
    </w:p>
  </w:endnote>
  <w:endnote w:type="continuationSeparator" w:id="0">
    <w:p w14:paraId="4FC2112F" w14:textId="77777777" w:rsidR="0094595A" w:rsidRDefault="004A40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2112A" w14:textId="77777777" w:rsidR="00B25E50" w:rsidRDefault="004A405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21126" w14:textId="77777777" w:rsidR="00B25E50" w:rsidRDefault="004A4053">
      <w:pPr>
        <w:spacing w:after="0"/>
      </w:pPr>
      <w:r>
        <w:separator/>
      </w:r>
    </w:p>
  </w:footnote>
  <w:footnote w:type="continuationSeparator" w:id="0">
    <w:p w14:paraId="4FC21127" w14:textId="77777777" w:rsidR="00B25E50" w:rsidRDefault="004A40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21128" w14:textId="77777777" w:rsidR="00B25E50" w:rsidRDefault="00B25E50">
    <w:pPr>
      <w:pStyle w:val="Header"/>
    </w:pPr>
  </w:p>
  <w:p w14:paraId="4FC21129" w14:textId="77777777" w:rsidR="00B25E50" w:rsidRDefault="00B25E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1D6F"/>
    <w:rsid w:val="003E35B2"/>
    <w:rsid w:val="003E373F"/>
    <w:rsid w:val="003F456D"/>
    <w:rsid w:val="003F56A6"/>
    <w:rsid w:val="003F61AF"/>
    <w:rsid w:val="003F7E6E"/>
    <w:rsid w:val="0040142D"/>
    <w:rsid w:val="00403EC3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05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2F86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3F5B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2C6B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595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5E50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5C9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0E6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11AB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190477D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4FC210BA"/>
  <w15:docId w15:val="{2D8D6348-8A2F-481C-81DA-1C3C44C10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35293C-2686-4FDA-8917-15677194B012}">
  <ds:schemaRefs/>
</ds:datastoreItem>
</file>

<file path=customXml/itemProps2.xml><?xml version="1.0" encoding="utf-8"?>
<ds:datastoreItem xmlns:ds="http://schemas.openxmlformats.org/officeDocument/2006/customXml" ds:itemID="{69AF0E04-A620-4FEA-98A1-10F984186C5F}">
  <ds:schemaRefs/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011BE51-5DDF-4225-A49B-D792CB585D59}">
  <ds:schemaRefs/>
</ds:datastoreItem>
</file>

<file path=customXml/itemProps5.xml><?xml version="1.0" encoding="utf-8"?>
<ds:datastoreItem xmlns:ds="http://schemas.openxmlformats.org/officeDocument/2006/customXml" ds:itemID="{E6E617F5-5D3B-4F41-A95A-F2921785A3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61</Words>
  <Characters>459</Characters>
  <Application>Microsoft Office Word</Application>
  <DocSecurity>0</DocSecurity>
  <Lines>3</Lines>
  <Paragraphs>1</Paragraphs>
  <ScaleCrop>false</ScaleCrop>
  <Company>ETSI</Company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Leif Mattisson</cp:lastModifiedBy>
  <cp:revision>4</cp:revision>
  <cp:lastPrinted>2020-02-05T15:54:00Z</cp:lastPrinted>
  <dcterms:created xsi:type="dcterms:W3CDTF">2022-05-23T09:31:00Z</dcterms:created>
  <dcterms:modified xsi:type="dcterms:W3CDTF">2022-05-23T12:41:00Z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